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C1D83" w14:textId="1DC8D651" w:rsidR="0084539A" w:rsidRDefault="0084539A"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342E52" w:rsidRPr="00342E52">
        <w:rPr>
          <w:b/>
          <w:i/>
          <w:noProof/>
          <w:sz w:val="28"/>
          <w:lang w:eastAsia="zh-CN"/>
        </w:rPr>
        <w:t>6292</w:t>
      </w:r>
    </w:p>
    <w:p w14:paraId="0584D275" w14:textId="77777777" w:rsidR="0084539A" w:rsidRPr="00EC7CA2" w:rsidRDefault="0084539A" w:rsidP="0084539A">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41AC95C6" w:rsidR="007F31CA" w:rsidRPr="007F31CA" w:rsidRDefault="00342E52" w:rsidP="000A7280">
            <w:pPr>
              <w:pStyle w:val="CRCoverPage"/>
              <w:spacing w:after="0"/>
              <w:jc w:val="center"/>
              <w:rPr>
                <w:rFonts w:eastAsia="宋体"/>
                <w:b/>
                <w:noProof/>
                <w:sz w:val="28"/>
                <w:highlight w:val="yellow"/>
                <w:lang w:eastAsia="zh-CN"/>
              </w:rPr>
            </w:pPr>
            <w:r w:rsidRPr="00342E52">
              <w:rPr>
                <w:rFonts w:eastAsia="宋体"/>
                <w:b/>
                <w:noProof/>
                <w:sz w:val="28"/>
                <w:lang w:eastAsia="zh-CN"/>
              </w:rPr>
              <w:t>1941</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A917FA6"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6B8626E7" w:rsidR="00240D4F" w:rsidRPr="0011098E" w:rsidRDefault="00875CAE" w:rsidP="0095273E">
            <w:pPr>
              <w:pStyle w:val="CRCoverPage"/>
              <w:spacing w:after="0"/>
              <w:ind w:left="100"/>
              <w:rPr>
                <w:lang w:eastAsia="zh-CN"/>
              </w:rPr>
            </w:pPr>
            <w:bookmarkStart w:id="1" w:name="OLE_LINK1"/>
            <w:r>
              <w:rPr>
                <w:lang w:eastAsia="zh-CN"/>
              </w:rPr>
              <w:t xml:space="preserve">Style correction </w:t>
            </w:r>
            <w:bookmarkEnd w:id="1"/>
            <w:r w:rsidR="00150A4C">
              <w:rPr>
                <w:rFonts w:hint="eastAsia"/>
                <w:lang w:eastAsia="zh-CN"/>
              </w:rPr>
              <w:t>in</w:t>
            </w:r>
            <w:r w:rsidR="00150A4C">
              <w:t xml:space="preserve"> </w:t>
            </w:r>
            <w:r w:rsidR="00150A4C" w:rsidRPr="00044FAF">
              <w:t>7.8A.2</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2C1DAA2D" w:rsidR="001E41F3" w:rsidRPr="008156C3" w:rsidRDefault="000A1580" w:rsidP="003D1225">
            <w:pPr>
              <w:pStyle w:val="CRCoverPage"/>
              <w:spacing w:after="0"/>
              <w:ind w:left="100"/>
              <w:rPr>
                <w:lang w:eastAsia="zh-CN"/>
              </w:rPr>
            </w:pPr>
            <w:r w:rsidRPr="000A1580">
              <w:t>NR_CADC_NR_LTE_DC_R16-UEConTest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4D1ABB0" w:rsidR="00822674" w:rsidRPr="004D541A" w:rsidRDefault="00A843EF" w:rsidP="005D4004">
            <w:pPr>
              <w:pStyle w:val="CRCoverPage"/>
              <w:spacing w:after="0"/>
              <w:ind w:left="100"/>
              <w:rPr>
                <w:rFonts w:cs="Arial"/>
                <w:noProof/>
                <w:lang w:val="en-US" w:eastAsia="zh-CN"/>
              </w:rPr>
            </w:pPr>
            <w:r w:rsidRPr="00822674">
              <w:rPr>
                <w:rFonts w:cs="Arial"/>
                <w:noProof/>
                <w:lang w:val="en-US" w:eastAsia="zh-CN"/>
              </w:rPr>
              <w:t>Some incorrect styles are found</w:t>
            </w:r>
            <w:r w:rsidR="00150A4C">
              <w:rPr>
                <w:rFonts w:cs="Arial"/>
                <w:noProof/>
                <w:lang w:val="en-US" w:eastAsia="zh-CN"/>
              </w:rPr>
              <w:t xml:space="preserve"> </w:t>
            </w:r>
            <w:r w:rsidR="00150A4C">
              <w:rPr>
                <w:rFonts w:hint="eastAsia"/>
                <w:lang w:eastAsia="zh-CN"/>
              </w:rPr>
              <w:t>in</w:t>
            </w:r>
            <w:r w:rsidR="00150A4C">
              <w:rPr>
                <w:lang w:eastAsia="zh-CN"/>
              </w:rPr>
              <w:t xml:space="preserve"> </w:t>
            </w:r>
            <w:r w:rsidR="00150A4C" w:rsidRPr="00044FAF">
              <w:t>7.8A.2</w:t>
            </w:r>
            <w:r w:rsidRPr="00822674">
              <w:rPr>
                <w:rFonts w:cs="Arial"/>
                <w:noProof/>
                <w:lang w:val="en-US"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55A05444" w:rsidR="00DC310B" w:rsidRPr="00FF4F55" w:rsidRDefault="00822674" w:rsidP="00822674">
            <w:pPr>
              <w:pStyle w:val="CRCoverPage"/>
              <w:spacing w:after="0"/>
              <w:ind w:left="100"/>
              <w:rPr>
                <w:rFonts w:cs="Arial"/>
                <w:noProof/>
                <w:lang w:val="en-US" w:eastAsia="zh-CN"/>
              </w:rPr>
            </w:pPr>
            <w:r>
              <w:rPr>
                <w:lang w:eastAsia="zh-CN"/>
              </w:rPr>
              <w:t xml:space="preserve">Some styles </w:t>
            </w:r>
            <w:r w:rsidR="00150A4C">
              <w:rPr>
                <w:rFonts w:hint="eastAsia"/>
                <w:lang w:eastAsia="zh-CN"/>
              </w:rPr>
              <w:t>were</w:t>
            </w:r>
            <w:r>
              <w:rPr>
                <w:lang w:eastAsia="zh-CN"/>
              </w:rPr>
              <w:t xml:space="preserve"> corrected</w:t>
            </w:r>
            <w:r w:rsidR="005D4004">
              <w:rPr>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2FE8FC1C" w:rsidR="00743280" w:rsidRPr="00465FAC" w:rsidRDefault="00822674" w:rsidP="00C27092">
            <w:pPr>
              <w:pStyle w:val="CRCoverPage"/>
              <w:spacing w:after="0"/>
              <w:ind w:left="100"/>
              <w:rPr>
                <w:rFonts w:cs="Arial"/>
                <w:noProof/>
                <w:lang w:eastAsia="zh-CN"/>
              </w:rPr>
            </w:pPr>
            <w:r>
              <w:rPr>
                <w:rFonts w:cs="Arial"/>
                <w:noProof/>
                <w:lang w:val="en-US" w:eastAsia="zh-CN"/>
              </w:rPr>
              <w:t>The i</w:t>
            </w:r>
            <w:r w:rsidRPr="00822674">
              <w:rPr>
                <w:rFonts w:cs="Arial"/>
                <w:noProof/>
                <w:lang w:val="en-US" w:eastAsia="zh-CN"/>
              </w:rPr>
              <w:t>ncorrect styles</w:t>
            </w:r>
            <w:r>
              <w:rPr>
                <w:rFonts w:cs="Arial"/>
                <w:noProof/>
                <w:lang w:val="en-US" w:eastAsia="zh-CN"/>
              </w:rPr>
              <w:t xml:space="preserve"> will remain</w:t>
            </w:r>
            <w:r w:rsidR="00150A4C">
              <w:rPr>
                <w:rFonts w:cs="Arial"/>
                <w:noProof/>
                <w:lang w:val="en-US" w:eastAsia="zh-CN"/>
              </w:rPr>
              <w:t xml:space="preserve"> </w:t>
            </w:r>
            <w:r w:rsidR="00150A4C">
              <w:rPr>
                <w:rFonts w:cs="Arial" w:hint="eastAsia"/>
                <w:noProof/>
                <w:lang w:val="en-US" w:eastAsia="zh-CN"/>
              </w:rPr>
              <w:t>in</w:t>
            </w:r>
            <w:r w:rsidR="00150A4C">
              <w:rPr>
                <w:rFonts w:cs="Arial"/>
                <w:noProof/>
                <w:lang w:val="en-US" w:eastAsia="zh-CN"/>
              </w:rPr>
              <w:t xml:space="preserve"> </w:t>
            </w:r>
            <w:r w:rsidR="00150A4C">
              <w:rPr>
                <w:rFonts w:cs="Arial" w:hint="eastAsia"/>
                <w:noProof/>
                <w:lang w:val="en-US" w:eastAsia="zh-CN"/>
              </w:rPr>
              <w:t>the</w:t>
            </w:r>
            <w:r w:rsidR="00150A4C">
              <w:rPr>
                <w:rFonts w:cs="Arial"/>
                <w:noProof/>
                <w:lang w:val="en-US" w:eastAsia="zh-CN"/>
              </w:rPr>
              <w:t xml:space="preserve"> </w:t>
            </w:r>
            <w:r w:rsidR="00150A4C">
              <w:rPr>
                <w:rFonts w:cs="Arial" w:hint="eastAsia"/>
                <w:noProof/>
                <w:lang w:val="en-US" w:eastAsia="zh-CN"/>
              </w:rPr>
              <w:t>spec</w:t>
            </w:r>
            <w: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09163A92" w:rsidR="00616EB0" w:rsidRPr="0091197C" w:rsidRDefault="00DA0683" w:rsidP="00145B13">
            <w:pPr>
              <w:pStyle w:val="CRCoverPage"/>
              <w:spacing w:after="0"/>
              <w:ind w:left="100"/>
              <w:rPr>
                <w:noProof/>
                <w:lang w:eastAsia="zh-CN"/>
              </w:rPr>
            </w:pPr>
            <w:r w:rsidRPr="00DA0683">
              <w:rPr>
                <w:noProof/>
                <w:lang w:eastAsia="zh-CN"/>
              </w:rPr>
              <w:t>7.8A.2.2.5.2, 7.8A.2.3.5.1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27B39F56" w14:textId="7D5D49EF" w:rsidR="00AA5E5B" w:rsidRDefault="00AA5E5B" w:rsidP="00AA5E5B">
      <w:pPr>
        <w:pStyle w:val="Separation"/>
        <w:rPr>
          <w:rFonts w:eastAsia="??"/>
          <w:color w:val="FF0000"/>
          <w:sz w:val="32"/>
        </w:rPr>
      </w:pPr>
      <w:r w:rsidRPr="00A243D8">
        <w:rPr>
          <w:rFonts w:eastAsia="??"/>
          <w:color w:val="FF0000"/>
          <w:sz w:val="32"/>
        </w:rPr>
        <w:lastRenderedPageBreak/>
        <w:t>&lt;&lt; Unchanged sections omitted &gt;&gt;</w:t>
      </w:r>
    </w:p>
    <w:p w14:paraId="73561548" w14:textId="77777777" w:rsidR="0076202B" w:rsidRPr="00044FAF" w:rsidRDefault="0076202B">
      <w:pPr>
        <w:pStyle w:val="H6"/>
        <w:pPrChange w:id="2" w:author="zhangyufeng@caict.ac.cn" w:date="2022-10-12T10:14:00Z">
          <w:pPr>
            <w:pStyle w:val="5"/>
          </w:pPr>
        </w:pPrChange>
      </w:pPr>
      <w:r w:rsidRPr="00044FAF">
        <w:t>7.8A.2.2.5.2</w:t>
      </w:r>
      <w:r w:rsidRPr="00044FAF">
        <w:tab/>
        <w:t>Wide band intermodulation for Inter-band CA</w:t>
      </w:r>
    </w:p>
    <w:p w14:paraId="487B6F41" w14:textId="77777777" w:rsidR="0076202B" w:rsidRPr="00044FAF" w:rsidRDefault="0076202B" w:rsidP="0076202B">
      <w:r w:rsidRPr="00044FAF">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4267F372" w14:textId="77777777" w:rsidR="0076202B" w:rsidRPr="00044FAF" w:rsidRDefault="0076202B" w:rsidP="0076202B">
      <w:r w:rsidRPr="00044FAF">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7.8A.2.2.5.2-1 or 7.8A.2.2.5.2-2.</w:t>
      </w:r>
    </w:p>
    <w:p w14:paraId="0A2F1641" w14:textId="49639E06" w:rsidR="001D76BE" w:rsidRDefault="001D76BE" w:rsidP="001D76BE">
      <w:pPr>
        <w:pStyle w:val="Separation"/>
        <w:rPr>
          <w:rFonts w:eastAsia="??"/>
          <w:color w:val="FF0000"/>
          <w:sz w:val="32"/>
        </w:rPr>
      </w:pPr>
      <w:r w:rsidRPr="00A243D8">
        <w:rPr>
          <w:rFonts w:eastAsia="??"/>
          <w:color w:val="FF0000"/>
          <w:sz w:val="32"/>
        </w:rPr>
        <w:t>&lt;&lt; Unchanged sections omitted &gt;&gt;</w:t>
      </w:r>
    </w:p>
    <w:p w14:paraId="7528AAA6" w14:textId="77777777" w:rsidR="0076202B" w:rsidRPr="00044FAF" w:rsidRDefault="0076202B">
      <w:pPr>
        <w:pStyle w:val="H6"/>
        <w:pPrChange w:id="3" w:author="zhangyufeng@caict.ac.cn" w:date="2022-10-12T10:15:00Z">
          <w:pPr>
            <w:pStyle w:val="5"/>
          </w:pPr>
        </w:pPrChange>
      </w:pPr>
      <w:r w:rsidRPr="00044FAF">
        <w:t>7.8A.2.3.5.1</w:t>
      </w:r>
      <w:r w:rsidRPr="00044FAF">
        <w:tab/>
        <w:t>Wide band intermodulation for Inter-band CA</w:t>
      </w:r>
    </w:p>
    <w:p w14:paraId="3427A6DB" w14:textId="77777777" w:rsidR="0076202B" w:rsidRPr="00044FAF" w:rsidRDefault="0076202B" w:rsidP="0076202B">
      <w:r w:rsidRPr="00044FAF">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7038DF78" w14:textId="77777777" w:rsidR="0076202B" w:rsidRPr="00044FAF" w:rsidRDefault="0076202B" w:rsidP="0076202B">
      <w:r w:rsidRPr="00044FAF">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7.8A.2.3.5.1-1 or 7.8A.2.3.5.1-2.</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20B8A" w14:textId="77777777" w:rsidR="0003122E" w:rsidRDefault="0003122E" w:rsidP="00A77F83">
      <w:r>
        <w:separator/>
      </w:r>
    </w:p>
    <w:p w14:paraId="35C175F7" w14:textId="77777777" w:rsidR="0003122E" w:rsidRDefault="0003122E" w:rsidP="00A77F83"/>
    <w:p w14:paraId="59D74D7C" w14:textId="77777777" w:rsidR="0003122E" w:rsidRDefault="0003122E" w:rsidP="00A77F83"/>
    <w:p w14:paraId="33C47633" w14:textId="77777777" w:rsidR="0003122E" w:rsidRDefault="0003122E" w:rsidP="00A77F83"/>
    <w:p w14:paraId="12F74870" w14:textId="77777777" w:rsidR="0003122E" w:rsidRDefault="0003122E" w:rsidP="00A77F83"/>
    <w:p w14:paraId="33A2B639" w14:textId="77777777" w:rsidR="0003122E" w:rsidRDefault="0003122E" w:rsidP="00A77F83"/>
    <w:p w14:paraId="043571C4" w14:textId="77777777" w:rsidR="0003122E" w:rsidRDefault="0003122E" w:rsidP="00A77F83"/>
    <w:p w14:paraId="115A2381" w14:textId="77777777" w:rsidR="0003122E" w:rsidRDefault="0003122E" w:rsidP="00A77F83"/>
    <w:p w14:paraId="4A10C149" w14:textId="77777777" w:rsidR="0003122E" w:rsidRDefault="0003122E" w:rsidP="00A77F83"/>
    <w:p w14:paraId="7FD3FAE9" w14:textId="77777777" w:rsidR="0003122E" w:rsidRDefault="0003122E" w:rsidP="00A77F83"/>
    <w:p w14:paraId="024DC458" w14:textId="77777777" w:rsidR="0003122E" w:rsidRDefault="0003122E" w:rsidP="00A77F83"/>
    <w:p w14:paraId="7C7215A5" w14:textId="77777777" w:rsidR="0003122E" w:rsidRDefault="0003122E" w:rsidP="00A77F83"/>
  </w:endnote>
  <w:endnote w:type="continuationSeparator" w:id="0">
    <w:p w14:paraId="282C4916" w14:textId="77777777" w:rsidR="0003122E" w:rsidRDefault="0003122E" w:rsidP="00A77F83">
      <w:r>
        <w:continuationSeparator/>
      </w:r>
    </w:p>
    <w:p w14:paraId="45FC9421" w14:textId="77777777" w:rsidR="0003122E" w:rsidRDefault="0003122E" w:rsidP="00A77F83"/>
    <w:p w14:paraId="05CB863E" w14:textId="77777777" w:rsidR="0003122E" w:rsidRDefault="0003122E" w:rsidP="00A77F83"/>
    <w:p w14:paraId="6BE99A3D" w14:textId="77777777" w:rsidR="0003122E" w:rsidRDefault="0003122E" w:rsidP="00A77F83"/>
    <w:p w14:paraId="7BCF0C52" w14:textId="77777777" w:rsidR="0003122E" w:rsidRDefault="0003122E" w:rsidP="00A77F83"/>
    <w:p w14:paraId="511890DC" w14:textId="77777777" w:rsidR="0003122E" w:rsidRDefault="0003122E" w:rsidP="00A77F83"/>
    <w:p w14:paraId="367A377E" w14:textId="77777777" w:rsidR="0003122E" w:rsidRDefault="0003122E" w:rsidP="00A77F83"/>
    <w:p w14:paraId="09AFA203" w14:textId="77777777" w:rsidR="0003122E" w:rsidRDefault="0003122E" w:rsidP="00A77F83"/>
    <w:p w14:paraId="31E6FA46" w14:textId="77777777" w:rsidR="0003122E" w:rsidRDefault="0003122E" w:rsidP="00A77F83"/>
    <w:p w14:paraId="051C1737" w14:textId="77777777" w:rsidR="0003122E" w:rsidRDefault="0003122E" w:rsidP="00A77F83"/>
    <w:p w14:paraId="21B34CE8" w14:textId="77777777" w:rsidR="0003122E" w:rsidRDefault="0003122E" w:rsidP="00A77F83"/>
    <w:p w14:paraId="769A3566" w14:textId="77777777" w:rsidR="0003122E" w:rsidRDefault="0003122E"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5FC25" w14:textId="77777777" w:rsidR="0003122E" w:rsidRDefault="0003122E" w:rsidP="00A77F83">
      <w:r>
        <w:separator/>
      </w:r>
    </w:p>
    <w:p w14:paraId="1EF6DD94" w14:textId="77777777" w:rsidR="0003122E" w:rsidRDefault="0003122E" w:rsidP="00A77F83"/>
    <w:p w14:paraId="7F9F2AD6" w14:textId="77777777" w:rsidR="0003122E" w:rsidRDefault="0003122E" w:rsidP="00A77F83"/>
    <w:p w14:paraId="183B5D2A" w14:textId="77777777" w:rsidR="0003122E" w:rsidRDefault="0003122E" w:rsidP="00A77F83"/>
    <w:p w14:paraId="3871CCD4" w14:textId="77777777" w:rsidR="0003122E" w:rsidRDefault="0003122E" w:rsidP="00A77F83"/>
    <w:p w14:paraId="00CBC02E" w14:textId="77777777" w:rsidR="0003122E" w:rsidRDefault="0003122E" w:rsidP="00A77F83"/>
    <w:p w14:paraId="23984C0D" w14:textId="77777777" w:rsidR="0003122E" w:rsidRDefault="0003122E" w:rsidP="00A77F83"/>
    <w:p w14:paraId="24AA5010" w14:textId="77777777" w:rsidR="0003122E" w:rsidRDefault="0003122E" w:rsidP="00A77F83"/>
    <w:p w14:paraId="34CE43C7" w14:textId="77777777" w:rsidR="0003122E" w:rsidRDefault="0003122E" w:rsidP="00A77F83"/>
    <w:p w14:paraId="680AEFD6" w14:textId="77777777" w:rsidR="0003122E" w:rsidRDefault="0003122E" w:rsidP="00A77F83"/>
    <w:p w14:paraId="069FD254" w14:textId="77777777" w:rsidR="0003122E" w:rsidRDefault="0003122E" w:rsidP="00A77F83"/>
    <w:p w14:paraId="3C5499C3" w14:textId="77777777" w:rsidR="0003122E" w:rsidRDefault="0003122E" w:rsidP="00A77F83"/>
  </w:footnote>
  <w:footnote w:type="continuationSeparator" w:id="0">
    <w:p w14:paraId="312F1EE3" w14:textId="77777777" w:rsidR="0003122E" w:rsidRDefault="0003122E" w:rsidP="00A77F83">
      <w:r>
        <w:continuationSeparator/>
      </w:r>
    </w:p>
    <w:p w14:paraId="77C0AF2C" w14:textId="77777777" w:rsidR="0003122E" w:rsidRDefault="0003122E" w:rsidP="00A77F83"/>
    <w:p w14:paraId="360D1A7B" w14:textId="77777777" w:rsidR="0003122E" w:rsidRDefault="0003122E" w:rsidP="00A77F83"/>
    <w:p w14:paraId="2FBD9EF3" w14:textId="77777777" w:rsidR="0003122E" w:rsidRDefault="0003122E" w:rsidP="00A77F83"/>
    <w:p w14:paraId="1887A7F2" w14:textId="77777777" w:rsidR="0003122E" w:rsidRDefault="0003122E" w:rsidP="00A77F83"/>
    <w:p w14:paraId="2742B653" w14:textId="77777777" w:rsidR="0003122E" w:rsidRDefault="0003122E" w:rsidP="00A77F83"/>
    <w:p w14:paraId="45594599" w14:textId="77777777" w:rsidR="0003122E" w:rsidRDefault="0003122E" w:rsidP="00A77F83"/>
    <w:p w14:paraId="0CCFE84F" w14:textId="77777777" w:rsidR="0003122E" w:rsidRDefault="0003122E" w:rsidP="00A77F83"/>
    <w:p w14:paraId="1F0FDD7E" w14:textId="77777777" w:rsidR="0003122E" w:rsidRDefault="0003122E" w:rsidP="00A77F83"/>
    <w:p w14:paraId="3EB0E67E" w14:textId="77777777" w:rsidR="0003122E" w:rsidRDefault="0003122E" w:rsidP="00A77F83"/>
    <w:p w14:paraId="238740B3" w14:textId="77777777" w:rsidR="0003122E" w:rsidRDefault="0003122E" w:rsidP="00A77F83"/>
    <w:p w14:paraId="16C9CD1A" w14:textId="77777777" w:rsidR="0003122E" w:rsidRDefault="0003122E"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22E"/>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02E"/>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1580"/>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E52"/>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1CF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1C2"/>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39A"/>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49F1"/>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42E52"/>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342E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342E52"/>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342E52"/>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342E52"/>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342E52"/>
    <w:pPr>
      <w:ind w:left="1701" w:hanging="1701"/>
      <w:outlineLvl w:val="4"/>
    </w:pPr>
    <w:rPr>
      <w:sz w:val="22"/>
    </w:rPr>
  </w:style>
  <w:style w:type="paragraph" w:styleId="6">
    <w:name w:val="heading 6"/>
    <w:aliases w:val="T1,Header 6"/>
    <w:basedOn w:val="H6"/>
    <w:next w:val="a1"/>
    <w:link w:val="62"/>
    <w:qFormat/>
    <w:rsid w:val="00342E52"/>
    <w:pPr>
      <w:outlineLvl w:val="5"/>
    </w:pPr>
  </w:style>
  <w:style w:type="paragraph" w:styleId="7">
    <w:name w:val="heading 7"/>
    <w:aliases w:val="L7,Header 7"/>
    <w:basedOn w:val="H6"/>
    <w:next w:val="a1"/>
    <w:link w:val="72"/>
    <w:qFormat/>
    <w:rsid w:val="00342E52"/>
    <w:pPr>
      <w:outlineLvl w:val="6"/>
    </w:pPr>
  </w:style>
  <w:style w:type="paragraph" w:styleId="8">
    <w:name w:val="heading 8"/>
    <w:basedOn w:val="10"/>
    <w:next w:val="a1"/>
    <w:link w:val="82"/>
    <w:qFormat/>
    <w:rsid w:val="00342E52"/>
    <w:pPr>
      <w:ind w:left="0" w:firstLine="0"/>
      <w:outlineLvl w:val="7"/>
    </w:pPr>
  </w:style>
  <w:style w:type="paragraph" w:styleId="9">
    <w:name w:val="heading 9"/>
    <w:aliases w:val="Figure Heading,FH"/>
    <w:basedOn w:val="8"/>
    <w:next w:val="a1"/>
    <w:link w:val="92"/>
    <w:qFormat/>
    <w:rsid w:val="00342E52"/>
    <w:pPr>
      <w:outlineLvl w:val="8"/>
    </w:pPr>
  </w:style>
  <w:style w:type="character" w:default="1" w:styleId="a2">
    <w:name w:val="Default Paragraph Font"/>
    <w:semiHidden/>
    <w:rsid w:val="00342E5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42E52"/>
  </w:style>
  <w:style w:type="paragraph" w:styleId="TOC8">
    <w:name w:val="toc 8"/>
    <w:basedOn w:val="TOC1"/>
    <w:rsid w:val="00342E52"/>
    <w:pPr>
      <w:spacing w:before="180"/>
      <w:ind w:left="2693" w:hanging="2693"/>
    </w:pPr>
    <w:rPr>
      <w:b/>
    </w:rPr>
  </w:style>
  <w:style w:type="paragraph" w:styleId="TOC1">
    <w:name w:val="toc 1"/>
    <w:rsid w:val="00342E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342E5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42E52"/>
    <w:pPr>
      <w:ind w:left="1701" w:hanging="1701"/>
    </w:pPr>
  </w:style>
  <w:style w:type="paragraph" w:styleId="TOC4">
    <w:name w:val="toc 4"/>
    <w:basedOn w:val="TOC3"/>
    <w:rsid w:val="00342E52"/>
    <w:pPr>
      <w:ind w:left="1418" w:hanging="1418"/>
    </w:pPr>
  </w:style>
  <w:style w:type="paragraph" w:styleId="TOC3">
    <w:name w:val="toc 3"/>
    <w:basedOn w:val="TOC2"/>
    <w:rsid w:val="00342E52"/>
    <w:pPr>
      <w:ind w:left="1134" w:hanging="1134"/>
    </w:pPr>
  </w:style>
  <w:style w:type="paragraph" w:styleId="TOC2">
    <w:name w:val="toc 2"/>
    <w:basedOn w:val="TOC1"/>
    <w:rsid w:val="00342E52"/>
    <w:pPr>
      <w:keepNext w:val="0"/>
      <w:spacing w:before="0"/>
      <w:ind w:left="851" w:hanging="851"/>
    </w:pPr>
    <w:rPr>
      <w:sz w:val="20"/>
    </w:rPr>
  </w:style>
  <w:style w:type="paragraph" w:styleId="20">
    <w:name w:val="index 2"/>
    <w:basedOn w:val="11"/>
    <w:rsid w:val="00342E52"/>
    <w:pPr>
      <w:ind w:left="284"/>
    </w:pPr>
  </w:style>
  <w:style w:type="paragraph" w:styleId="11">
    <w:name w:val="index 1"/>
    <w:basedOn w:val="a1"/>
    <w:rsid w:val="00342E52"/>
    <w:pPr>
      <w:keepLines/>
      <w:spacing w:after="0"/>
    </w:pPr>
  </w:style>
  <w:style w:type="paragraph" w:customStyle="1" w:styleId="ZH">
    <w:name w:val="ZH"/>
    <w:rsid w:val="00342E5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342E52"/>
    <w:pPr>
      <w:outlineLvl w:val="9"/>
    </w:pPr>
  </w:style>
  <w:style w:type="paragraph" w:styleId="22">
    <w:name w:val="List Number 2"/>
    <w:basedOn w:val="a5"/>
    <w:rsid w:val="00342E5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342E52"/>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42E5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342E52"/>
    <w:pPr>
      <w:keepLines/>
      <w:spacing w:after="0"/>
      <w:ind w:left="454" w:hanging="454"/>
    </w:pPr>
    <w:rPr>
      <w:sz w:val="16"/>
    </w:rPr>
  </w:style>
  <w:style w:type="paragraph" w:customStyle="1" w:styleId="TAH">
    <w:name w:val="TAH"/>
    <w:basedOn w:val="TAC"/>
    <w:link w:val="TAHCar"/>
    <w:rsid w:val="00342E52"/>
    <w:rPr>
      <w:b/>
    </w:rPr>
  </w:style>
  <w:style w:type="paragraph" w:customStyle="1" w:styleId="TAC">
    <w:name w:val="TAC"/>
    <w:basedOn w:val="TAL"/>
    <w:link w:val="TACChar"/>
    <w:rsid w:val="00342E52"/>
    <w:pPr>
      <w:jc w:val="center"/>
    </w:pPr>
  </w:style>
  <w:style w:type="paragraph" w:customStyle="1" w:styleId="TF">
    <w:name w:val="TF"/>
    <w:aliases w:val="left"/>
    <w:basedOn w:val="TH"/>
    <w:link w:val="TFChar"/>
    <w:rsid w:val="00342E52"/>
    <w:pPr>
      <w:keepNext w:val="0"/>
      <w:spacing w:before="0" w:after="240"/>
    </w:pPr>
  </w:style>
  <w:style w:type="paragraph" w:customStyle="1" w:styleId="NO">
    <w:name w:val="NO"/>
    <w:basedOn w:val="a1"/>
    <w:link w:val="NOChar"/>
    <w:rsid w:val="00342E52"/>
    <w:pPr>
      <w:keepLines/>
      <w:ind w:left="1135" w:hanging="851"/>
    </w:pPr>
  </w:style>
  <w:style w:type="paragraph" w:styleId="TOC9">
    <w:name w:val="toc 9"/>
    <w:basedOn w:val="TOC8"/>
    <w:rsid w:val="00342E52"/>
    <w:pPr>
      <w:ind w:left="1418" w:hanging="1418"/>
    </w:pPr>
  </w:style>
  <w:style w:type="paragraph" w:customStyle="1" w:styleId="EX">
    <w:name w:val="EX"/>
    <w:basedOn w:val="a1"/>
    <w:link w:val="EXChar"/>
    <w:rsid w:val="00342E52"/>
    <w:pPr>
      <w:keepLines/>
      <w:ind w:left="1702" w:hanging="1418"/>
    </w:pPr>
  </w:style>
  <w:style w:type="paragraph" w:customStyle="1" w:styleId="FP">
    <w:name w:val="FP"/>
    <w:basedOn w:val="a1"/>
    <w:rsid w:val="00342E52"/>
    <w:pPr>
      <w:spacing w:after="0"/>
    </w:pPr>
  </w:style>
  <w:style w:type="paragraph" w:customStyle="1" w:styleId="LD">
    <w:name w:val="LD"/>
    <w:rsid w:val="00342E52"/>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342E52"/>
    <w:pPr>
      <w:spacing w:after="0"/>
    </w:pPr>
  </w:style>
  <w:style w:type="paragraph" w:customStyle="1" w:styleId="EW">
    <w:name w:val="EW"/>
    <w:basedOn w:val="EX"/>
    <w:rsid w:val="00342E52"/>
    <w:pPr>
      <w:spacing w:after="0"/>
    </w:pPr>
  </w:style>
  <w:style w:type="paragraph" w:styleId="TOC6">
    <w:name w:val="toc 6"/>
    <w:basedOn w:val="TOC5"/>
    <w:next w:val="a1"/>
    <w:rsid w:val="00342E52"/>
    <w:pPr>
      <w:ind w:left="1985" w:hanging="1985"/>
    </w:pPr>
  </w:style>
  <w:style w:type="paragraph" w:styleId="TOC7">
    <w:name w:val="toc 7"/>
    <w:basedOn w:val="TOC6"/>
    <w:next w:val="a1"/>
    <w:rsid w:val="00342E52"/>
    <w:pPr>
      <w:ind w:left="2268" w:hanging="2268"/>
    </w:pPr>
  </w:style>
  <w:style w:type="paragraph" w:styleId="24">
    <w:name w:val="List Bullet 2"/>
    <w:aliases w:val="lb2"/>
    <w:basedOn w:val="a9"/>
    <w:link w:val="25"/>
    <w:rsid w:val="00342E52"/>
    <w:pPr>
      <w:ind w:left="851"/>
    </w:pPr>
  </w:style>
  <w:style w:type="paragraph" w:styleId="32">
    <w:name w:val="List Bullet 3"/>
    <w:basedOn w:val="24"/>
    <w:link w:val="34"/>
    <w:rsid w:val="00342E52"/>
    <w:pPr>
      <w:ind w:left="1135"/>
    </w:pPr>
  </w:style>
  <w:style w:type="paragraph" w:styleId="a5">
    <w:name w:val="List Number"/>
    <w:basedOn w:val="aa"/>
    <w:rsid w:val="00342E52"/>
  </w:style>
  <w:style w:type="paragraph" w:customStyle="1" w:styleId="EQ">
    <w:name w:val="EQ"/>
    <w:basedOn w:val="a1"/>
    <w:next w:val="a1"/>
    <w:link w:val="EQChar"/>
    <w:rsid w:val="00342E52"/>
    <w:pPr>
      <w:keepLines/>
      <w:tabs>
        <w:tab w:val="center" w:pos="4536"/>
        <w:tab w:val="right" w:pos="9072"/>
      </w:tabs>
    </w:pPr>
  </w:style>
  <w:style w:type="paragraph" w:customStyle="1" w:styleId="TH">
    <w:name w:val="TH"/>
    <w:basedOn w:val="a1"/>
    <w:link w:val="THChar"/>
    <w:rsid w:val="00342E52"/>
    <w:pPr>
      <w:keepNext/>
      <w:keepLines/>
      <w:spacing w:before="60"/>
      <w:jc w:val="center"/>
    </w:pPr>
    <w:rPr>
      <w:rFonts w:ascii="Arial" w:hAnsi="Arial"/>
      <w:b/>
    </w:rPr>
  </w:style>
  <w:style w:type="paragraph" w:customStyle="1" w:styleId="NF">
    <w:name w:val="NF"/>
    <w:basedOn w:val="NO"/>
    <w:rsid w:val="00342E52"/>
    <w:pPr>
      <w:keepNext/>
      <w:spacing w:after="0"/>
    </w:pPr>
    <w:rPr>
      <w:rFonts w:ascii="Arial" w:hAnsi="Arial"/>
      <w:sz w:val="18"/>
    </w:rPr>
  </w:style>
  <w:style w:type="paragraph" w:customStyle="1" w:styleId="PL">
    <w:name w:val="PL"/>
    <w:link w:val="PLChar"/>
    <w:rsid w:val="00342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342E52"/>
    <w:pPr>
      <w:jc w:val="right"/>
    </w:pPr>
  </w:style>
  <w:style w:type="paragraph" w:customStyle="1" w:styleId="H6">
    <w:name w:val="H6"/>
    <w:basedOn w:val="5"/>
    <w:next w:val="a1"/>
    <w:link w:val="H6Char"/>
    <w:rsid w:val="00342E52"/>
    <w:pPr>
      <w:ind w:left="1985" w:hanging="1985"/>
      <w:outlineLvl w:val="9"/>
    </w:pPr>
    <w:rPr>
      <w:sz w:val="20"/>
    </w:rPr>
  </w:style>
  <w:style w:type="paragraph" w:customStyle="1" w:styleId="TAN">
    <w:name w:val="TAN"/>
    <w:basedOn w:val="TAL"/>
    <w:link w:val="TANChar"/>
    <w:rsid w:val="00342E52"/>
    <w:pPr>
      <w:ind w:left="851" w:hanging="851"/>
    </w:pPr>
  </w:style>
  <w:style w:type="paragraph" w:customStyle="1" w:styleId="TAL">
    <w:name w:val="TAL"/>
    <w:basedOn w:val="a1"/>
    <w:link w:val="TAL0"/>
    <w:rsid w:val="00342E52"/>
    <w:pPr>
      <w:keepNext/>
      <w:keepLines/>
      <w:spacing w:after="0"/>
    </w:pPr>
    <w:rPr>
      <w:rFonts w:ascii="Arial" w:hAnsi="Arial"/>
      <w:sz w:val="18"/>
    </w:rPr>
  </w:style>
  <w:style w:type="paragraph" w:customStyle="1" w:styleId="ZA">
    <w:name w:val="ZA"/>
    <w:rsid w:val="00342E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342E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342E5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342E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342E52"/>
    <w:pPr>
      <w:framePr w:wrap="notBeside" w:y="16161"/>
    </w:pPr>
  </w:style>
  <w:style w:type="character" w:customStyle="1" w:styleId="ZGSM">
    <w:name w:val="ZGSM"/>
    <w:rsid w:val="00342E52"/>
  </w:style>
  <w:style w:type="paragraph" w:styleId="26">
    <w:name w:val="List 2"/>
    <w:basedOn w:val="aa"/>
    <w:link w:val="27"/>
    <w:rsid w:val="00342E52"/>
    <w:pPr>
      <w:ind w:left="851"/>
    </w:pPr>
  </w:style>
  <w:style w:type="paragraph" w:customStyle="1" w:styleId="ZG">
    <w:name w:val="ZG"/>
    <w:rsid w:val="00342E5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342E52"/>
    <w:pPr>
      <w:ind w:left="1135"/>
    </w:pPr>
  </w:style>
  <w:style w:type="paragraph" w:styleId="40">
    <w:name w:val="List 4"/>
    <w:basedOn w:val="35"/>
    <w:rsid w:val="00342E52"/>
    <w:pPr>
      <w:ind w:left="1418"/>
    </w:pPr>
  </w:style>
  <w:style w:type="paragraph" w:styleId="50">
    <w:name w:val="List 5"/>
    <w:basedOn w:val="40"/>
    <w:rsid w:val="00342E52"/>
    <w:pPr>
      <w:ind w:left="1702"/>
    </w:pPr>
  </w:style>
  <w:style w:type="paragraph" w:customStyle="1" w:styleId="EditorsNote">
    <w:name w:val="Editor's Note"/>
    <w:aliases w:val="EN,Editor's Noteormal"/>
    <w:basedOn w:val="NO"/>
    <w:link w:val="EditorsNoteCarCar"/>
    <w:rsid w:val="00342E52"/>
    <w:rPr>
      <w:color w:val="FF0000"/>
    </w:rPr>
  </w:style>
  <w:style w:type="paragraph" w:styleId="aa">
    <w:name w:val="List"/>
    <w:basedOn w:val="a1"/>
    <w:link w:val="ab"/>
    <w:rsid w:val="00342E52"/>
    <w:pPr>
      <w:ind w:left="568" w:hanging="284"/>
    </w:pPr>
  </w:style>
  <w:style w:type="paragraph" w:styleId="a9">
    <w:name w:val="List Bullet"/>
    <w:aliases w:val="UL"/>
    <w:basedOn w:val="aa"/>
    <w:link w:val="ac"/>
    <w:rsid w:val="00342E52"/>
  </w:style>
  <w:style w:type="paragraph" w:styleId="41">
    <w:name w:val="List Bullet 4"/>
    <w:basedOn w:val="32"/>
    <w:rsid w:val="00342E52"/>
    <w:pPr>
      <w:ind w:left="1418"/>
    </w:pPr>
  </w:style>
  <w:style w:type="paragraph" w:styleId="51">
    <w:name w:val="List Bullet 5"/>
    <w:basedOn w:val="41"/>
    <w:rsid w:val="00342E52"/>
    <w:pPr>
      <w:ind w:left="1702"/>
    </w:pPr>
  </w:style>
  <w:style w:type="paragraph" w:customStyle="1" w:styleId="B10">
    <w:name w:val="B1"/>
    <w:basedOn w:val="aa"/>
    <w:link w:val="B1Char"/>
    <w:rsid w:val="00342E52"/>
  </w:style>
  <w:style w:type="paragraph" w:customStyle="1" w:styleId="B20">
    <w:name w:val="B2"/>
    <w:basedOn w:val="26"/>
    <w:link w:val="B2Char"/>
    <w:rsid w:val="00342E52"/>
  </w:style>
  <w:style w:type="paragraph" w:customStyle="1" w:styleId="B30">
    <w:name w:val="B3"/>
    <w:basedOn w:val="35"/>
    <w:link w:val="B3Char"/>
    <w:rsid w:val="00342E52"/>
  </w:style>
  <w:style w:type="paragraph" w:customStyle="1" w:styleId="B4">
    <w:name w:val="B4"/>
    <w:basedOn w:val="40"/>
    <w:link w:val="B4Char"/>
    <w:rsid w:val="00342E52"/>
  </w:style>
  <w:style w:type="paragraph" w:customStyle="1" w:styleId="B5">
    <w:name w:val="B5"/>
    <w:basedOn w:val="50"/>
    <w:link w:val="B5Char"/>
    <w:rsid w:val="00342E52"/>
  </w:style>
  <w:style w:type="paragraph" w:styleId="ad">
    <w:name w:val="footer"/>
    <w:aliases w:val="footer odd,footer,fo,pie de página"/>
    <w:basedOn w:val="a6"/>
    <w:link w:val="37"/>
    <w:rsid w:val="00342E52"/>
    <w:pPr>
      <w:jc w:val="center"/>
    </w:pPr>
    <w:rPr>
      <w:i/>
    </w:rPr>
  </w:style>
  <w:style w:type="paragraph" w:customStyle="1" w:styleId="ZTD">
    <w:name w:val="ZTD"/>
    <w:basedOn w:val="ZB"/>
    <w:rsid w:val="00342E5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tyle11">
    <w:name w:val="Style11"/>
    <w:uiPriority w:val="99"/>
    <w:rsid w:val="00730C85"/>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1447</TotalTime>
  <Pages>2</Pages>
  <Words>486</Words>
  <Characters>2774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522</cp:revision>
  <cp:lastPrinted>1899-12-31T23:00:00Z</cp:lastPrinted>
  <dcterms:created xsi:type="dcterms:W3CDTF">2022-03-30T06:06:00Z</dcterms:created>
  <dcterms:modified xsi:type="dcterms:W3CDTF">2022-10-31T07:37:00Z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